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Barrow and Furness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Barrow and Furness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Barrow and Furness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Barrow and Furness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Barrow and Furness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Barrow and Furness are estimated to have a score of 1-2 on the PGSI (low-risk gambling), whilst </w:t>
      </w:r>
      <w:r w:rsidRPr="00773DF7">
        <w:rPr>
          <w:rFonts w:ascii="Libre Franklin Light" w:hAnsi="Libre Franklin Light" w:cs="Calibri Light"/>
          <w:b/>
          <w:bCs/>
          <w:color w:val="C45911" w:themeColor="accent2" w:themeShade="BF"/>
        </w:rPr>
        <w:t xml:space="preserve">3.6%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67.9% </w:t>
      </w:r>
      <w:r w:rsidRPr="004747BF">
        <w:rPr>
          <w:rFonts w:ascii="Libre Franklin Light" w:eastAsia="Times New Roman" w:hAnsi="Libre Franklin Light" w:cs="Calibri Light"/>
        </w:rPr>
        <w:t xml:space="preserve">of those respondents classified as PGSI 8+ in Barrow and Furness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Barrow and Furness is estimated to be </w:t>
      </w:r>
      <w:r w:rsidRPr="00773DF7">
        <w:rPr>
          <w:rFonts w:ascii="Libre Franklin Light" w:eastAsia="Times New Roman" w:hAnsi="Libre Franklin Light" w:cs="Calibri Light"/>
          <w:b/>
          <w:bCs/>
          <w:color w:val="C45911" w:themeColor="accent2" w:themeShade="BF"/>
        </w:rPr>
        <w:t xml:space="preserve">£1,619,379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Barrow and Furness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Barrow and Furness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Barrow and Furness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Barrow and Furness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arrow and Furnes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Barrow and Furness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arrow and Furnes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Barrow and Furness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14.7%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Barrow and Furness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67.9%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arrow and Furnes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Barrow and Furness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14.7%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Barrow and Furness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Barrow and Furness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Barrow and Furness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Barrow and Furness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Barrow and Furness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£1,619,379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Barrow and Furness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£26,377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£545,492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£39,077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£10,990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£20,149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£977,294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£1,619,379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Barrow and Furness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Barrow and Furness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Barrow and Furness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Barrow and Furness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Barrow and Furness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Barrow and Furness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Barrow and Furness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Barrow and Furness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Barrow and Furness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Barrow and Furness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Barrow and Furness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Barrow and Furness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7B908E5-5042-4ADF-AF7A-337E63EA1C6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